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5B8CED03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2FCC3A1D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 </w:t>
            </w:r>
            <w:r w:rsidR="00DF184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Serwis restauracyjny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>
        <w:tab/>
      </w:r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5AC1DFAE" w14:textId="77777777" w:rsid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  <w:r w:rsidR="002C01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735CA18" w14:textId="696820DE" w:rsidR="0082395E" w:rsidRP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2C01CA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9A903" w14:textId="77777777" w:rsidR="000C70E1" w:rsidRDefault="000C70E1">
      <w:r>
        <w:separator/>
      </w:r>
    </w:p>
  </w:endnote>
  <w:endnote w:type="continuationSeparator" w:id="0">
    <w:p w14:paraId="42EE7568" w14:textId="77777777" w:rsidR="000C70E1" w:rsidRDefault="000C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7EE8" w14:textId="77777777" w:rsidR="000C70E1" w:rsidRDefault="000C70E1">
      <w:r>
        <w:separator/>
      </w:r>
    </w:p>
  </w:footnote>
  <w:footnote w:type="continuationSeparator" w:id="0">
    <w:p w14:paraId="1CDD4A6B" w14:textId="77777777" w:rsidR="000C70E1" w:rsidRDefault="000C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C70E1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4BF0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F1F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162D5"/>
    <w:rsid w:val="002230C7"/>
    <w:rsid w:val="00226B0E"/>
    <w:rsid w:val="0022780A"/>
    <w:rsid w:val="00227D6A"/>
    <w:rsid w:val="00227EC0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01CA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2208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E71A9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829BE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7752F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1776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184C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83031"/>
    <w:rsid w:val="00E9429E"/>
    <w:rsid w:val="00E96E6D"/>
    <w:rsid w:val="00EA05B9"/>
    <w:rsid w:val="00EA1508"/>
    <w:rsid w:val="00EA1F23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24C0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10</TotalTime>
  <Pages>4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Mariola Przetacka</cp:lastModifiedBy>
  <cp:revision>43</cp:revision>
  <cp:lastPrinted>2021-07-29T12:31:00Z</cp:lastPrinted>
  <dcterms:created xsi:type="dcterms:W3CDTF">2024-08-05T15:43:00Z</dcterms:created>
  <dcterms:modified xsi:type="dcterms:W3CDTF">2026-03-19T12:11:00Z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